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3264B" w14:textId="1E562DD2" w:rsidR="004548E8" w:rsidRDefault="00794AC7" w:rsidP="004548E8">
      <w:pPr>
        <w:pStyle w:val="Heading1"/>
      </w:pPr>
      <w:bookmarkStart w:id="0" w:name="_GoBack"/>
      <w:bookmarkEnd w:id="0"/>
      <w:r>
        <w:t>Assessing</w:t>
      </w:r>
      <w:r w:rsidR="00447870">
        <w:t xml:space="preserve"> the </w:t>
      </w:r>
      <w:r w:rsidR="00834B07">
        <w:t>Learning Tracking Tool</w:t>
      </w:r>
      <w:r w:rsidR="00FB7113">
        <w:t xml:space="preserve"> for </w:t>
      </w:r>
      <w:r w:rsidR="00310F15">
        <w:t>Animals</w:t>
      </w:r>
    </w:p>
    <w:p w14:paraId="0CC37AF7" w14:textId="0B8FC501" w:rsidR="009879C2" w:rsidRPr="009879C2" w:rsidRDefault="009879C2" w:rsidP="009879C2">
      <w:pPr>
        <w:pStyle w:val="standard"/>
        <w:ind w:firstLine="0"/>
        <w:jc w:val="center"/>
      </w:pPr>
      <w:r>
        <w:t xml:space="preserve">Driving </w:t>
      </w:r>
      <w:r w:rsidR="008116E5">
        <w:t>Question: _</w:t>
      </w:r>
      <w:r>
        <w:t>_</w:t>
      </w:r>
      <w:r w:rsidR="0015626F">
        <w:t>How does a child grow, move, and function?</w:t>
      </w:r>
      <w:r w:rsidR="009D66E0">
        <w:t xml:space="preserve"> </w:t>
      </w:r>
      <w:r>
        <w:t>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9879C2" w14:paraId="02ED8952" w14:textId="77777777" w:rsidTr="003745F1">
        <w:tc>
          <w:tcPr>
            <w:tcW w:w="2018" w:type="dxa"/>
          </w:tcPr>
          <w:p w14:paraId="1A8FF4DB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>Activity</w:t>
            </w:r>
            <w:r>
              <w:rPr>
                <w:b/>
              </w:rPr>
              <w:t xml:space="preserve"> Chunk</w:t>
            </w:r>
          </w:p>
          <w:p w14:paraId="3280FAAA" w14:textId="1FB1382C" w:rsidR="00FE33EE" w:rsidRPr="00391F73" w:rsidRDefault="00FE33EE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</w:tcPr>
          <w:p w14:paraId="78ED0A98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5E229EA6" w14:textId="38BC5C16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</w:tcPr>
          <w:p w14:paraId="2B876465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191D297F" w14:textId="39518D50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</w:tcPr>
          <w:p w14:paraId="0C8F9D33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0ECDA988" w14:textId="7EECDBD0" w:rsidR="008116E5" w:rsidRPr="00391F73" w:rsidRDefault="008116E5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E86DF0" w14:paraId="5211456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D29EBB7" w14:textId="35880B3C" w:rsidR="00E86DF0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F5E142" wp14:editId="6AF7864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17348</wp:posOffset>
                      </wp:positionV>
                      <wp:extent cx="1089497" cy="1089498"/>
                      <wp:effectExtent l="0" t="0" r="15875" b="158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949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BD855E" w14:textId="5E6891D3" w:rsidR="00C12AD9" w:rsidRPr="00C12AD9" w:rsidRDefault="00694908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Expressing Ideas and Questions</w:t>
                                  </w:r>
                                </w:p>
                                <w:p w14:paraId="2B0F130A" w14:textId="2F023D08" w:rsidR="009D66E0" w:rsidRPr="00C12AD9" w:rsidRDefault="009D66E0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Question</w:t>
                                  </w:r>
                                  <w:r w:rsidR="00C12AD9"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er</w:t>
                                  </w:r>
                                </w:p>
                                <w:p w14:paraId="1DB13EC5" w14:textId="70846B24" w:rsidR="009D66E0" w:rsidRPr="00C12AD9" w:rsidRDefault="009D66E0" w:rsidP="009D66E0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F5E142" id="Oval 1" o:spid="_x0000_s1026" style="position:absolute;left:0;text-align:left;margin-left:2pt;margin-top:1.35pt;width:85.8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" fillcolor="red" strokecolor="black [3213]">
                      <v:textbox inset="0,,0">
                        <w:txbxContent>
                          <w:p w14:paraId="21BD855E" w14:textId="5E6891D3" w:rsidR="00C12AD9" w:rsidRPr="00C12AD9" w:rsidRDefault="00694908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Expressing Ideas and Questions</w:t>
                            </w:r>
                          </w:p>
                          <w:p w14:paraId="2B0F130A" w14:textId="2F023D08" w:rsidR="009D66E0" w:rsidRPr="00C12AD9" w:rsidRDefault="009D66E0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C12AD9">
                              <w:rPr>
                                <w:color w:val="FFFFFF" w:themeColor="background1"/>
                                <w:sz w:val="20"/>
                              </w:rPr>
                              <w:t>Question</w:t>
                            </w:r>
                            <w:r w:rsidR="00C12AD9" w:rsidRPr="00C12AD9">
                              <w:rPr>
                                <w:color w:val="FFFFFF" w:themeColor="background1"/>
                                <w:sz w:val="20"/>
                              </w:rPr>
                              <w:t>er</w:t>
                            </w:r>
                          </w:p>
                          <w:p w14:paraId="1DB13EC5" w14:textId="70846B24" w:rsidR="009D66E0" w:rsidRPr="00C12AD9" w:rsidRDefault="009D66E0" w:rsidP="009D66E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0E45E93E" w14:textId="7DDAF97C" w:rsidR="004A4619" w:rsidRPr="009D66E0" w:rsidRDefault="008109CE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T</w:t>
            </w:r>
            <w:r w:rsidR="0036320F" w:rsidRPr="009D66E0">
              <w:rPr>
                <w:sz w:val="20"/>
              </w:rPr>
              <w:t xml:space="preserve">ake a pretest and share initial ideas on the </w:t>
            </w:r>
            <w:r w:rsidR="00694908">
              <w:rPr>
                <w:color w:val="FF0000"/>
                <w:sz w:val="20"/>
              </w:rPr>
              <w:t>Expressing Ideas and Questions</w:t>
            </w:r>
            <w:r w:rsidR="0036320F" w:rsidRPr="009D66E0">
              <w:rPr>
                <w:color w:val="FF0000"/>
                <w:sz w:val="20"/>
              </w:rPr>
              <w:t xml:space="preserve"> Tool </w:t>
            </w:r>
            <w:r w:rsidR="0036320F" w:rsidRPr="009D66E0">
              <w:rPr>
                <w:sz w:val="20"/>
              </w:rPr>
              <w:t xml:space="preserve">about </w:t>
            </w:r>
            <w:r w:rsidR="00310F15">
              <w:rPr>
                <w:sz w:val="20"/>
              </w:rPr>
              <w:t>animal growth, identifying what animals need to grow and gain mass.</w:t>
            </w:r>
          </w:p>
          <w:p w14:paraId="5C44A505" w14:textId="77777777" w:rsidR="00E86DF0" w:rsidRPr="003745F1" w:rsidRDefault="00E86DF0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07B8CFA" w14:textId="4E7E9296" w:rsidR="00E86DF0" w:rsidRPr="003745F1" w:rsidRDefault="00310F15" w:rsidP="00972C5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We already have some ideas about how a child grows, moves, and functions. We also have lots of questions!</w:t>
            </w:r>
          </w:p>
        </w:tc>
        <w:tc>
          <w:tcPr>
            <w:tcW w:w="3644" w:type="dxa"/>
            <w:shd w:val="clear" w:color="auto" w:fill="auto"/>
          </w:tcPr>
          <w:p w14:paraId="2EDC3CB2" w14:textId="411B80A0" w:rsidR="00E86DF0" w:rsidRPr="003745F1" w:rsidRDefault="00310F15" w:rsidP="00834B07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What makes up our food?</w:t>
            </w:r>
          </w:p>
        </w:tc>
      </w:tr>
      <w:tr w:rsidR="009879C2" w14:paraId="465E848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6DB9CA21" w14:textId="19194EC8" w:rsidR="003745F1" w:rsidRDefault="003745F1" w:rsidP="009D66E0">
            <w:pPr>
              <w:pStyle w:val="standard"/>
              <w:ind w:firstLine="0"/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A8E33DC" wp14:editId="7D12F2E1">
                      <wp:simplePos x="0" y="0"/>
                      <wp:positionH relativeFrom="column">
                        <wp:posOffset>15348</wp:posOffset>
                      </wp:positionH>
                      <wp:positionV relativeFrom="paragraph">
                        <wp:posOffset>14307</wp:posOffset>
                      </wp:positionV>
                      <wp:extent cx="1089498" cy="1089498"/>
                      <wp:effectExtent l="0" t="0" r="15875" b="158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8" cy="108949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7C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FDCF29" w14:textId="66B815B0" w:rsidR="009D66E0" w:rsidRDefault="00310F15" w:rsidP="00C12AD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Questions about Animals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8E33DC" id="Oval 2" o:spid="_x0000_s1027" style="position:absolute;margin-left:1.2pt;margin-top:1.15pt;width:85.8pt;height:8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" fillcolor="#ff7c00" strokecolor="black [3213]">
                      <v:textbox inset="0,,0">
                        <w:txbxContent>
                          <w:p w14:paraId="7FFDCF29" w14:textId="66B815B0" w:rsidR="009D66E0" w:rsidRDefault="00310F15" w:rsidP="00C12AD9">
                            <w:pPr>
                              <w:jc w:val="center"/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Questions about Animals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33330358" w14:textId="7686EF05" w:rsidR="004A4619" w:rsidRPr="009D66E0" w:rsidRDefault="0036320F" w:rsidP="009D66E0">
            <w:pPr>
              <w:pStyle w:val="standard"/>
              <w:ind w:firstLine="0"/>
              <w:rPr>
                <w:sz w:val="20"/>
              </w:rPr>
            </w:pPr>
            <w:r w:rsidRPr="009D66E0">
              <w:rPr>
                <w:sz w:val="20"/>
              </w:rPr>
              <w:t>"</w:t>
            </w:r>
            <w:r w:rsidR="008109CE">
              <w:rPr>
                <w:sz w:val="20"/>
              </w:rPr>
              <w:t>Z</w:t>
            </w:r>
            <w:r w:rsidRPr="009D66E0">
              <w:rPr>
                <w:sz w:val="20"/>
              </w:rPr>
              <w:t xml:space="preserve">oom into" </w:t>
            </w:r>
            <w:r w:rsidR="00310F15">
              <w:rPr>
                <w:sz w:val="20"/>
              </w:rPr>
              <w:t>food and examine nutrition labels to learn about the materials in plants, animals, and out food including organic materials (fats, carbohydrates, and proteins).</w:t>
            </w:r>
          </w:p>
          <w:p w14:paraId="6D5364CC" w14:textId="2D75E260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B8C4ECD" w14:textId="4D872E2A" w:rsidR="008116E5" w:rsidRPr="003745F1" w:rsidRDefault="00310F15" w:rsidP="008116E5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Food is made of molecules that contain matter and energy. These molecules have to get to cells in the animal's body.</w:t>
            </w:r>
          </w:p>
        </w:tc>
        <w:tc>
          <w:tcPr>
            <w:tcW w:w="3644" w:type="dxa"/>
            <w:shd w:val="clear" w:color="auto" w:fill="auto"/>
          </w:tcPr>
          <w:p w14:paraId="20B7CDCA" w14:textId="7648A413" w:rsidR="009879C2" w:rsidRPr="003745F1" w:rsidRDefault="00310F15" w:rsidP="00834B07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What goes in when an animal eats? What comes out?</w:t>
            </w:r>
          </w:p>
        </w:tc>
      </w:tr>
      <w:tr w:rsidR="009879C2" w14:paraId="282E32B8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06578CCE" w14:textId="0C044E21" w:rsidR="009879C2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8EC71B" wp14:editId="3A44B937">
                      <wp:simplePos x="0" y="0"/>
                      <wp:positionH relativeFrom="column">
                        <wp:posOffset>13538</wp:posOffset>
                      </wp:positionH>
                      <wp:positionV relativeFrom="paragraph">
                        <wp:posOffset>30480</wp:posOffset>
                      </wp:positionV>
                      <wp:extent cx="1089498" cy="1088984"/>
                      <wp:effectExtent l="0" t="0" r="15875" b="1651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8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A548AF" w14:textId="634468B8" w:rsidR="009D66E0" w:rsidRPr="000C366A" w:rsidRDefault="009D66E0" w:rsidP="00C12AD9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0C366A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Investigating</w:t>
                                  </w:r>
                                </w:p>
                                <w:p w14:paraId="52723C53" w14:textId="4D26013B" w:rsidR="009D66E0" w:rsidRDefault="00310F15" w:rsidP="009D66E0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Mealworms Eating</w:t>
                                  </w:r>
                                </w:p>
                                <w:p w14:paraId="59D95837" w14:textId="3DF6A5D5" w:rsidR="00C12AD9" w:rsidRPr="00C12AD9" w:rsidRDefault="00C12AD9" w:rsidP="009D66E0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Investigator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8EC71B" id="Oval 3" o:spid="_x0000_s1028" style="position:absolute;left:0;text-align:left;margin-left:1.05pt;margin-top:2.4pt;width:85.8pt;height:8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" fillcolor="#00b050" strokecolor="black [3213]">
                      <v:textbox inset="0,,0">
                        <w:txbxContent>
                          <w:p w14:paraId="79A548AF" w14:textId="634468B8" w:rsidR="009D66E0" w:rsidRPr="000C366A" w:rsidRDefault="009D66E0" w:rsidP="00C12AD9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0C366A">
                              <w:rPr>
                                <w:color w:val="FFFFFF" w:themeColor="background1"/>
                                <w:sz w:val="20"/>
                              </w:rPr>
                              <w:t>Investigating</w:t>
                            </w:r>
                          </w:p>
                          <w:p w14:paraId="52723C53" w14:textId="4D26013B" w:rsidR="009D66E0" w:rsidRDefault="00310F15" w:rsidP="009D66E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Mealworms Eating</w:t>
                            </w:r>
                          </w:p>
                          <w:p w14:paraId="59D95837" w14:textId="3DF6A5D5" w:rsidR="00C12AD9" w:rsidRPr="00C12AD9" w:rsidRDefault="00C12AD9" w:rsidP="009D66E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C12AD9">
                              <w:rPr>
                                <w:color w:val="FFFFFF" w:themeColor="background1"/>
                                <w:sz w:val="20"/>
                              </w:rPr>
                              <w:t>Investigator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1EA54CD2" w14:textId="5A3DC99C" w:rsidR="004A4619" w:rsidRPr="009D66E0" w:rsidRDefault="008109CE" w:rsidP="009D66E0">
            <w:pPr>
              <w:pStyle w:val="standard"/>
              <w:ind w:firstLine="0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C</w:t>
            </w:r>
            <w:r w:rsidR="0036320F" w:rsidRPr="009D66E0">
              <w:rPr>
                <w:sz w:val="20"/>
              </w:rPr>
              <w:t xml:space="preserve">onduct an investigation to explore what happens when </w:t>
            </w:r>
            <w:r w:rsidR="00310F15">
              <w:rPr>
                <w:sz w:val="20"/>
              </w:rPr>
              <w:t>mealworms eat, move, breathe and grow.</w:t>
            </w:r>
            <w:r>
              <w:rPr>
                <w:sz w:val="20"/>
              </w:rPr>
              <w:t xml:space="preserve"> </w:t>
            </w:r>
            <w:r w:rsidR="00310F15">
              <w:rPr>
                <w:sz w:val="20"/>
              </w:rPr>
              <w:t>U</w:t>
            </w:r>
            <w:r w:rsidR="0036320F" w:rsidRPr="009D66E0">
              <w:rPr>
                <w:sz w:val="20"/>
              </w:rPr>
              <w:t xml:space="preserve">se the </w:t>
            </w:r>
            <w:r w:rsidR="0036320F" w:rsidRPr="000C366A">
              <w:rPr>
                <w:color w:val="00B050"/>
                <w:sz w:val="20"/>
              </w:rPr>
              <w:t xml:space="preserve">Predictions </w:t>
            </w:r>
            <w:r w:rsidR="00310F15">
              <w:rPr>
                <w:color w:val="00B050"/>
                <w:sz w:val="20"/>
              </w:rPr>
              <w:t xml:space="preserve">and Planning </w:t>
            </w:r>
            <w:r w:rsidR="0036320F" w:rsidRPr="000C366A">
              <w:rPr>
                <w:color w:val="00B050"/>
                <w:sz w:val="20"/>
              </w:rPr>
              <w:t>Tool</w:t>
            </w:r>
            <w:r w:rsidR="0036320F" w:rsidRPr="009D66E0">
              <w:rPr>
                <w:sz w:val="20"/>
              </w:rPr>
              <w:t xml:space="preserve"> and the </w:t>
            </w:r>
            <w:r w:rsidR="0036320F" w:rsidRPr="000C366A">
              <w:rPr>
                <w:color w:val="00B050"/>
                <w:sz w:val="20"/>
              </w:rPr>
              <w:t>Evidence-Based Arguments Tool</w:t>
            </w:r>
            <w:r w:rsidR="009D66E0">
              <w:rPr>
                <w:color w:val="000000" w:themeColor="text1"/>
                <w:sz w:val="20"/>
              </w:rPr>
              <w:t>.</w:t>
            </w:r>
          </w:p>
          <w:p w14:paraId="228F49D2" w14:textId="77777777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C16ADD" w14:textId="762F9FBC" w:rsidR="00310F15" w:rsidRPr="003745F1" w:rsidRDefault="00310F15" w:rsidP="00972C5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The mealworms gained mass and the potato lost mass, but the mealworms didn't gain as much mass as the potato lost. Animals convert stored chemical energy into motion energy.</w:t>
            </w:r>
          </w:p>
        </w:tc>
        <w:tc>
          <w:tcPr>
            <w:tcW w:w="3644" w:type="dxa"/>
            <w:shd w:val="clear" w:color="auto" w:fill="auto"/>
          </w:tcPr>
          <w:p w14:paraId="022D8AB0" w14:textId="5D2E619E" w:rsidR="009879C2" w:rsidRPr="003745F1" w:rsidRDefault="00310F15" w:rsidP="001F2202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Where did the missing mass go?</w:t>
            </w:r>
          </w:p>
        </w:tc>
      </w:tr>
      <w:tr w:rsidR="003745F1" w14:paraId="3921561B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BE2B8DE" w14:textId="339FE2C0" w:rsidR="003745F1" w:rsidRPr="003745F1" w:rsidRDefault="003745F1" w:rsidP="003745F1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8A4F68" wp14:editId="7FCB8A00">
                      <wp:simplePos x="0" y="0"/>
                      <wp:positionH relativeFrom="column">
                        <wp:posOffset>15781</wp:posOffset>
                      </wp:positionH>
                      <wp:positionV relativeFrom="paragraph">
                        <wp:posOffset>17645</wp:posOffset>
                      </wp:positionV>
                      <wp:extent cx="1089497" cy="1088984"/>
                      <wp:effectExtent l="0" t="0" r="15875" b="1651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9B89E8" w14:textId="3D067E9F" w:rsidR="0015626F" w:rsidRPr="00C12AD9" w:rsidRDefault="009D66E0" w:rsidP="0015626F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0C366A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Explaining</w:t>
                                  </w:r>
                                  <w:r w:rsid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 xml:space="preserve"> </w:t>
                                  </w:r>
                                  <w:r w:rsidR="0015626F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How Cows Move and Function</w:t>
                                  </w:r>
                                </w:p>
                                <w:p w14:paraId="617A807B" w14:textId="1EC8FD4D" w:rsidR="009D66E0" w:rsidRPr="009D66E0" w:rsidRDefault="00C12AD9" w:rsidP="00C12AD9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Explainer</w:t>
                                  </w:r>
                                </w:p>
                                <w:p w14:paraId="3E230B6F" w14:textId="77777777" w:rsidR="009D66E0" w:rsidRDefault="009D66E0" w:rsidP="00C12AD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8A4F68" id="Oval 6" o:spid="_x0000_s1029" style="position:absolute;left:0;text-align:left;margin-left:1.25pt;margin-top:1.4pt;width:85.8pt;height:8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" fillcolor="#0432ff" strokecolor="black [3213]">
                      <v:textbox inset="0,0,0,0">
                        <w:txbxContent>
                          <w:p w14:paraId="6F9B89E8" w14:textId="3D067E9F" w:rsidR="0015626F" w:rsidRPr="00C12AD9" w:rsidRDefault="009D66E0" w:rsidP="0015626F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0C366A">
                              <w:rPr>
                                <w:color w:val="FFFFFF" w:themeColor="background1"/>
                                <w:sz w:val="20"/>
                              </w:rPr>
                              <w:t>Explaining</w:t>
                            </w:r>
                            <w:r w:rsidR="00C12AD9">
                              <w:rPr>
                                <w:color w:val="FFFFFF" w:themeColor="background1"/>
                                <w:sz w:val="20"/>
                              </w:rPr>
                              <w:t xml:space="preserve"> </w:t>
                            </w:r>
                            <w:r w:rsidR="0015626F">
                              <w:rPr>
                                <w:color w:val="FFFFFF" w:themeColor="background1"/>
                                <w:sz w:val="20"/>
                              </w:rPr>
                              <w:t>How Cows Move and Function</w:t>
                            </w:r>
                          </w:p>
                          <w:p w14:paraId="617A807B" w14:textId="1EC8FD4D" w:rsidR="009D66E0" w:rsidRPr="009D66E0" w:rsidRDefault="00C12AD9" w:rsidP="00C12AD9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Explainer</w:t>
                            </w:r>
                          </w:p>
                          <w:p w14:paraId="3E230B6F" w14:textId="77777777" w:rsidR="009D66E0" w:rsidRDefault="009D66E0" w:rsidP="00C12AD9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1DF08832" w14:textId="2604E2C8" w:rsidR="004A4619" w:rsidRPr="009D66E0" w:rsidRDefault="008109CE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M</w:t>
            </w:r>
            <w:r w:rsidR="0036320F" w:rsidRPr="009D66E0">
              <w:rPr>
                <w:sz w:val="20"/>
              </w:rPr>
              <w:t xml:space="preserve">odel the </w:t>
            </w:r>
            <w:r w:rsidR="0015626F">
              <w:rPr>
                <w:sz w:val="20"/>
              </w:rPr>
              <w:t>oxidation of glucose to carbon dioxide and water</w:t>
            </w:r>
            <w:r w:rsidR="0036320F" w:rsidRPr="009D66E0">
              <w:rPr>
                <w:sz w:val="20"/>
              </w:rPr>
              <w:t xml:space="preserve"> using molecular model kits and use the </w:t>
            </w:r>
            <w:r w:rsidR="0036320F" w:rsidRPr="000C366A">
              <w:rPr>
                <w:color w:val="0432FF"/>
                <w:sz w:val="20"/>
              </w:rPr>
              <w:t>Explanations Tool</w:t>
            </w:r>
            <w:r w:rsidR="0036320F" w:rsidRPr="009D66E0">
              <w:rPr>
                <w:sz w:val="20"/>
              </w:rPr>
              <w:t xml:space="preserve"> to explain what happens when </w:t>
            </w:r>
            <w:r w:rsidR="0015626F">
              <w:rPr>
                <w:sz w:val="20"/>
              </w:rPr>
              <w:t>cows move and function.</w:t>
            </w:r>
          </w:p>
          <w:p w14:paraId="53DB0313" w14:textId="77777777" w:rsidR="003745F1" w:rsidRPr="003745F1" w:rsidRDefault="003745F1" w:rsidP="003745F1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1411D55C" w14:textId="1E3E8FF3" w:rsidR="003745F1" w:rsidRPr="0015626F" w:rsidRDefault="0015626F" w:rsidP="003745F1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Some matter leaves the body as urine and waste but most matter leaves the body as CO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during cellular respiration.</w:t>
            </w:r>
          </w:p>
        </w:tc>
        <w:tc>
          <w:tcPr>
            <w:tcW w:w="3644" w:type="dxa"/>
            <w:shd w:val="clear" w:color="auto" w:fill="auto"/>
          </w:tcPr>
          <w:p w14:paraId="0B32DBA7" w14:textId="79D4C456" w:rsidR="003745F1" w:rsidRPr="00417CF4" w:rsidRDefault="0015626F" w:rsidP="003745F1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What happens to food when it is in the body?</w:t>
            </w:r>
          </w:p>
        </w:tc>
      </w:tr>
      <w:tr w:rsidR="003745F1" w14:paraId="32174B3C" w14:textId="77777777" w:rsidTr="003745F1">
        <w:trPr>
          <w:trHeight w:val="440"/>
        </w:trPr>
        <w:tc>
          <w:tcPr>
            <w:tcW w:w="2018" w:type="dxa"/>
            <w:shd w:val="clear" w:color="auto" w:fill="auto"/>
          </w:tcPr>
          <w:p w14:paraId="2B43F8DD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lastRenderedPageBreak/>
              <w:t>Activity</w:t>
            </w:r>
            <w:r>
              <w:rPr>
                <w:b/>
              </w:rPr>
              <w:t xml:space="preserve"> Chunk</w:t>
            </w:r>
          </w:p>
          <w:p w14:paraId="2A542D91" w14:textId="69AF112C" w:rsidR="00FE33EE" w:rsidRPr="003745F1" w:rsidRDefault="00FE33EE" w:rsidP="003745F1">
            <w:pPr>
              <w:pStyle w:val="standard"/>
              <w:ind w:firstLine="0"/>
              <w:jc w:val="center"/>
              <w:rPr>
                <w:sz w:val="20"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shd w:val="clear" w:color="auto" w:fill="auto"/>
          </w:tcPr>
          <w:p w14:paraId="1CA40150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7A64CE7E" w14:textId="5AD3116F" w:rsidR="003745F1" w:rsidRDefault="003745F1" w:rsidP="003745F1">
            <w:pPr>
              <w:pStyle w:val="standard"/>
              <w:ind w:firstLine="0"/>
              <w:jc w:val="center"/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  <w:shd w:val="clear" w:color="auto" w:fill="auto"/>
          </w:tcPr>
          <w:p w14:paraId="6E50B214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0852A82B" w14:textId="28CC928B" w:rsidR="003745F1" w:rsidRDefault="003745F1" w:rsidP="003745F1">
            <w:pPr>
              <w:pStyle w:val="standard"/>
              <w:ind w:firstLine="0"/>
              <w:jc w:val="center"/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shd w:val="clear" w:color="auto" w:fill="auto"/>
          </w:tcPr>
          <w:p w14:paraId="4B1E99EA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660A3EC7" w14:textId="7003816B" w:rsidR="003745F1" w:rsidRDefault="003745F1" w:rsidP="003745F1">
            <w:pPr>
              <w:pStyle w:val="standard"/>
              <w:ind w:firstLine="0"/>
              <w:jc w:val="center"/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9879C2" w14:paraId="2D4BB0C0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2A59D795" w14:textId="72463B2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EFF9841" wp14:editId="694239EA">
                      <wp:simplePos x="0" y="0"/>
                      <wp:positionH relativeFrom="column">
                        <wp:posOffset>23157</wp:posOffset>
                      </wp:positionH>
                      <wp:positionV relativeFrom="paragraph">
                        <wp:posOffset>28602</wp:posOffset>
                      </wp:positionV>
                      <wp:extent cx="1089497" cy="1088984"/>
                      <wp:effectExtent l="0" t="0" r="15875" b="1651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60CD71" w14:textId="59C4FEB8" w:rsidR="00C12AD9" w:rsidRPr="00C12AD9" w:rsidRDefault="009D66E0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0C366A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Explaining</w:t>
                                  </w:r>
                                  <w:r w:rsid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 xml:space="preserve"> </w:t>
                                  </w:r>
                                  <w:r w:rsidR="0015626F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How Cows Grow</w:t>
                                  </w:r>
                                </w:p>
                                <w:p w14:paraId="10163D8F" w14:textId="7C1419BE" w:rsidR="009D66E0" w:rsidRPr="009D66E0" w:rsidRDefault="00C12AD9" w:rsidP="009D66E0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Explainer</w:t>
                                  </w:r>
                                </w:p>
                                <w:p w14:paraId="404457C4" w14:textId="77777777" w:rsidR="009D66E0" w:rsidRDefault="009D66E0" w:rsidP="009D66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FF9841" id="Oval 11" o:spid="_x0000_s1030" style="position:absolute;left:0;text-align:left;margin-left:1.8pt;margin-top:2.25pt;width:85.8pt;height:8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" fillcolor="#0432ff" strokecolor="black [3213]">
                      <v:textbox inset="0,,0">
                        <w:txbxContent>
                          <w:p w14:paraId="7A60CD71" w14:textId="59C4FEB8" w:rsidR="00C12AD9" w:rsidRPr="00C12AD9" w:rsidRDefault="009D66E0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0C366A">
                              <w:rPr>
                                <w:color w:val="FFFFFF" w:themeColor="background1"/>
                                <w:sz w:val="20"/>
                              </w:rPr>
                              <w:t>Explaining</w:t>
                            </w:r>
                            <w:r w:rsidR="00C12AD9">
                              <w:rPr>
                                <w:color w:val="FFFFFF" w:themeColor="background1"/>
                                <w:sz w:val="20"/>
                              </w:rPr>
                              <w:t xml:space="preserve"> </w:t>
                            </w:r>
                            <w:r w:rsidR="0015626F">
                              <w:rPr>
                                <w:color w:val="FFFFFF" w:themeColor="background1"/>
                                <w:sz w:val="20"/>
                              </w:rPr>
                              <w:t>How Cows Grow</w:t>
                            </w:r>
                          </w:p>
                          <w:p w14:paraId="10163D8F" w14:textId="7C1419BE" w:rsidR="009D66E0" w:rsidRPr="009D66E0" w:rsidRDefault="00C12AD9" w:rsidP="009D66E0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Explainer</w:t>
                            </w:r>
                          </w:p>
                          <w:p w14:paraId="404457C4" w14:textId="77777777" w:rsidR="009D66E0" w:rsidRDefault="009D66E0" w:rsidP="009D66E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60B170D0" w14:textId="13EF619D" w:rsidR="004A4619" w:rsidRPr="009D66E0" w:rsidRDefault="0015626F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Trace the processes involved in a cow growing, digestion and biosynthesis on a poster of a cow, construct a model of the breakdown and rebuilding of molecules through digestion and biosynthesis,</w:t>
            </w:r>
            <w:r w:rsidR="0036320F" w:rsidRPr="009D66E0">
              <w:rPr>
                <w:sz w:val="20"/>
              </w:rPr>
              <w:t xml:space="preserve"> and use the </w:t>
            </w:r>
            <w:r w:rsidR="0036320F" w:rsidRPr="000C366A">
              <w:rPr>
                <w:color w:val="0432FF"/>
                <w:sz w:val="20"/>
              </w:rPr>
              <w:t xml:space="preserve">Explanations Tool </w:t>
            </w:r>
            <w:r w:rsidR="0036320F" w:rsidRPr="009D66E0">
              <w:rPr>
                <w:sz w:val="20"/>
              </w:rPr>
              <w:t xml:space="preserve">to explain </w:t>
            </w:r>
            <w:r>
              <w:rPr>
                <w:sz w:val="20"/>
              </w:rPr>
              <w:t>digestion and biosynthesis.</w:t>
            </w:r>
          </w:p>
          <w:p w14:paraId="31753F56" w14:textId="76EA8D6C" w:rsidR="009879C2" w:rsidRPr="003745F1" w:rsidRDefault="009879C2" w:rsidP="005B595C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3B04AEA" w14:textId="4C10400A" w:rsidR="009879C2" w:rsidRPr="003745F1" w:rsidRDefault="0015626F" w:rsidP="005B595C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Matter goes into the body and is broken down during digestion. Some matter is used for growth (biosynthesis).</w:t>
            </w:r>
          </w:p>
        </w:tc>
        <w:tc>
          <w:tcPr>
            <w:tcW w:w="3644" w:type="dxa"/>
            <w:shd w:val="clear" w:color="auto" w:fill="auto"/>
          </w:tcPr>
          <w:p w14:paraId="2D36E068" w14:textId="1B883B11" w:rsidR="009879C2" w:rsidRPr="003745F1" w:rsidRDefault="0015626F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How do other animals grow, move, and function?</w:t>
            </w:r>
          </w:p>
        </w:tc>
      </w:tr>
      <w:tr w:rsidR="009879C2" w14:paraId="1C472C7C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4BC88DB7" w14:textId="48F678E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604CF" wp14:editId="05D69917">
                      <wp:simplePos x="0" y="0"/>
                      <wp:positionH relativeFrom="column">
                        <wp:posOffset>22793</wp:posOffset>
                      </wp:positionH>
                      <wp:positionV relativeFrom="paragraph">
                        <wp:posOffset>34763</wp:posOffset>
                      </wp:positionV>
                      <wp:extent cx="1089497" cy="1088984"/>
                      <wp:effectExtent l="0" t="0" r="15875" b="1651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F2E991" w14:textId="53F74A73" w:rsidR="0015626F" w:rsidRPr="0015626F" w:rsidRDefault="0015626F" w:rsidP="0015626F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Explaining Other Examples</w:t>
                                  </w:r>
                                </w:p>
                                <w:p w14:paraId="20B2A667" w14:textId="29B99F46" w:rsidR="009D66E0" w:rsidRPr="009D66E0" w:rsidRDefault="00C12AD9" w:rsidP="009D66E0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Explainer</w:t>
                                  </w:r>
                                </w:p>
                                <w:p w14:paraId="00A67744" w14:textId="77777777" w:rsidR="009D66E0" w:rsidRDefault="009D66E0" w:rsidP="009D66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B604CF" id="Oval 12" o:spid="_x0000_s1031" style="position:absolute;left:0;text-align:left;margin-left:1.8pt;margin-top:2.75pt;width:85.8pt;height:8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" fillcolor="#0432ff" strokecolor="black [3213]">
                      <v:textbox inset="0,,0">
                        <w:txbxContent>
                          <w:p w14:paraId="7AF2E991" w14:textId="53F74A73" w:rsidR="0015626F" w:rsidRPr="0015626F" w:rsidRDefault="0015626F" w:rsidP="0015626F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Explaining Other Examples</w:t>
                            </w:r>
                          </w:p>
                          <w:p w14:paraId="20B2A667" w14:textId="29B99F46" w:rsidR="009D66E0" w:rsidRPr="009D66E0" w:rsidRDefault="00C12AD9" w:rsidP="009D66E0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Explainer</w:t>
                            </w:r>
                          </w:p>
                          <w:p w14:paraId="00A67744" w14:textId="77777777" w:rsidR="009D66E0" w:rsidRDefault="009D66E0" w:rsidP="009D66E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2D8D9A39" w14:textId="0CF3D2F0" w:rsidR="004A4619" w:rsidRPr="009D66E0" w:rsidRDefault="0015626F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Practice explaining digestion, biosynthesis, and cellular respiration in other animals, and take the unit posttest.</w:t>
            </w:r>
          </w:p>
          <w:p w14:paraId="26772BF0" w14:textId="6EACB26F" w:rsidR="009879C2" w:rsidRPr="003745F1" w:rsidRDefault="009879C2" w:rsidP="00955785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F188C2" w14:textId="76702E7C" w:rsidR="009879C2" w:rsidRPr="003745F1" w:rsidRDefault="0015626F" w:rsidP="00955785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All animals use the same carbon-transforming processes (digestion, biosynthesis, and cellular respiration) to move, grow, and function.</w:t>
            </w:r>
          </w:p>
        </w:tc>
        <w:tc>
          <w:tcPr>
            <w:tcW w:w="3644" w:type="dxa"/>
            <w:shd w:val="clear" w:color="auto" w:fill="auto"/>
          </w:tcPr>
          <w:p w14:paraId="38186E2B" w14:textId="6734001B" w:rsidR="009879C2" w:rsidRPr="003745F1" w:rsidRDefault="0015626F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How do plants grow, move, and function?</w:t>
            </w:r>
          </w:p>
        </w:tc>
      </w:tr>
    </w:tbl>
    <w:p w14:paraId="12077356" w14:textId="77777777" w:rsidR="00E702E7" w:rsidRPr="00CF6B86" w:rsidRDefault="00E702E7" w:rsidP="00E86DF0">
      <w:pPr>
        <w:spacing w:after="0"/>
        <w:rPr>
          <w:rFonts w:ascii="Times New Roman" w:hAnsi="Times New Roman"/>
          <w:sz w:val="24"/>
          <w:szCs w:val="24"/>
        </w:rPr>
      </w:pPr>
    </w:p>
    <w:sectPr w:rsidR="00E702E7" w:rsidRPr="00CF6B86" w:rsidSect="00834B07">
      <w:footerReference w:type="default" r:id="rId8"/>
      <w:headerReference w:type="first" r:id="rId9"/>
      <w:footerReference w:type="first" r:id="rId10"/>
      <w:pgSz w:w="15840" w:h="12240" w:orient="landscape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00331" w14:textId="77777777" w:rsidR="00C35AEF" w:rsidRDefault="00C35AEF">
      <w:r>
        <w:separator/>
      </w:r>
    </w:p>
  </w:endnote>
  <w:endnote w:type="continuationSeparator" w:id="0">
    <w:p w14:paraId="11620459" w14:textId="77777777" w:rsidR="00C35AEF" w:rsidRDefault="00C3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2A986" w14:textId="3768BEAE" w:rsidR="00E702E7" w:rsidRDefault="00E86DF0" w:rsidP="00E702E7">
    <w:pPr>
      <w:pStyle w:val="Footer"/>
      <w:spacing w:after="0"/>
      <w:jc w:val="right"/>
      <w:rPr>
        <w:i/>
        <w:color w:val="FF0000"/>
        <w:sz w:val="16"/>
        <w:szCs w:val="16"/>
      </w:rPr>
    </w:pPr>
    <w:r w:rsidRPr="00E86DF0">
      <w:rPr>
        <w:i/>
        <w:color w:val="000000" w:themeColor="text1"/>
        <w:sz w:val="16"/>
        <w:szCs w:val="16"/>
      </w:rPr>
      <w:t xml:space="preserve">Systems and Scale </w:t>
    </w:r>
    <w:r w:rsidR="00E702E7" w:rsidRPr="00E86DF0">
      <w:rPr>
        <w:i/>
        <w:color w:val="000000" w:themeColor="text1"/>
        <w:sz w:val="16"/>
        <w:szCs w:val="16"/>
      </w:rPr>
      <w:t>Unit,</w:t>
    </w:r>
    <w:r w:rsidR="00E702E7" w:rsidRPr="008B5602">
      <w:rPr>
        <w:i/>
        <w:sz w:val="16"/>
        <w:szCs w:val="16"/>
      </w:rPr>
      <w:t xml:space="preserve"> </w:t>
    </w:r>
    <w:r>
      <w:rPr>
        <w:i/>
        <w:sz w:val="16"/>
        <w:szCs w:val="16"/>
      </w:rPr>
      <w:t>Learning Tracking Tool</w:t>
    </w:r>
  </w:p>
  <w:p w14:paraId="347E3373" w14:textId="77777777" w:rsidR="007F4969" w:rsidRPr="00E702E7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0C366A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8EF59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3A13172D" w14:textId="77777777" w:rsidR="00CF6B86" w:rsidRPr="008B5602" w:rsidRDefault="00CF6B86" w:rsidP="00CF6B86">
    <w:pPr>
      <w:pStyle w:val="Footer"/>
      <w:spacing w:after="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5EC84086" wp14:editId="4360326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6CFE21" w14:textId="79DC1169" w:rsidR="00CF6B86" w:rsidRDefault="00CF6B86" w:rsidP="00CF6B86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BC7497">
      <w:rPr>
        <w:i/>
        <w:sz w:val="16"/>
        <w:szCs w:val="16"/>
      </w:rPr>
      <w:t>9</w:t>
    </w:r>
  </w:p>
  <w:p w14:paraId="355DF73B" w14:textId="77777777" w:rsidR="00CF6B86" w:rsidRPr="004F65F4" w:rsidRDefault="00CF6B86" w:rsidP="00CF6B86">
    <w:pPr>
      <w:pStyle w:val="Footer"/>
      <w:spacing w:after="0"/>
      <w:jc w:val="right"/>
      <w:rPr>
        <w:sz w:val="16"/>
        <w:szCs w:val="16"/>
      </w:rPr>
    </w:pPr>
    <w:r w:rsidRPr="008B5602">
      <w:rPr>
        <w:i/>
        <w:sz w:val="16"/>
        <w:szCs w:val="16"/>
      </w:rPr>
      <w:t>Michigan State University</w:t>
    </w:r>
  </w:p>
  <w:p w14:paraId="70E25198" w14:textId="77777777" w:rsidR="007F4969" w:rsidRDefault="007F4969" w:rsidP="008B5602">
    <w:pPr>
      <w:pStyle w:val="Footer"/>
      <w:tabs>
        <w:tab w:val="clear" w:pos="4320"/>
        <w:tab w:val="clear" w:pos="8640"/>
        <w:tab w:val="left" w:pos="814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8D8BE" w14:textId="77777777" w:rsidR="00C35AEF" w:rsidRDefault="00C35AEF">
      <w:r>
        <w:separator/>
      </w:r>
    </w:p>
  </w:footnote>
  <w:footnote w:type="continuationSeparator" w:id="0">
    <w:p w14:paraId="50414AA8" w14:textId="77777777" w:rsidR="00C35AEF" w:rsidRDefault="00C3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4818" w14:textId="77777777" w:rsidR="00CF6B86" w:rsidRDefault="00CF6B86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6489"/>
    <w:multiLevelType w:val="hybridMultilevel"/>
    <w:tmpl w:val="624C6F84"/>
    <w:lvl w:ilvl="0" w:tplc="7D942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9A7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58F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54E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20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229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3AB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A5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01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043635"/>
    <w:multiLevelType w:val="hybridMultilevel"/>
    <w:tmpl w:val="BB60C1A6"/>
    <w:lvl w:ilvl="0" w:tplc="B5AAE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A23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29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EE8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A03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AC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7CB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42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9A0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B1A08"/>
    <w:multiLevelType w:val="hybridMultilevel"/>
    <w:tmpl w:val="CB9EFB3E"/>
    <w:lvl w:ilvl="0" w:tplc="3D4E6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B6C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83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B8B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18A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60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48A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EA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A2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66C5421"/>
    <w:multiLevelType w:val="hybridMultilevel"/>
    <w:tmpl w:val="665AEF86"/>
    <w:lvl w:ilvl="0" w:tplc="8E0E5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88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8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A6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2C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82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6E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B23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8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111D91"/>
    <w:multiLevelType w:val="hybridMultilevel"/>
    <w:tmpl w:val="F96C3BF6"/>
    <w:lvl w:ilvl="0" w:tplc="ACC8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2A5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880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46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6A7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345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D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1EA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A0F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6FF"/>
    <w:multiLevelType w:val="hybridMultilevel"/>
    <w:tmpl w:val="99A606FA"/>
    <w:lvl w:ilvl="0" w:tplc="E880F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165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760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B07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C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442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1C2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64C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4E0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8AB2F1B"/>
    <w:multiLevelType w:val="hybridMultilevel"/>
    <w:tmpl w:val="93746376"/>
    <w:lvl w:ilvl="0" w:tplc="27F2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5406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C44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E3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24F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7C4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16C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C0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C9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AE2E57"/>
    <w:multiLevelType w:val="hybridMultilevel"/>
    <w:tmpl w:val="FCEE0386"/>
    <w:lvl w:ilvl="0" w:tplc="6CBCF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9CA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E3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1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8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D47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BA5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E6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0"/>
  </w:num>
  <w:num w:numId="4">
    <w:abstractNumId w:val="9"/>
  </w:num>
  <w:num w:numId="5">
    <w:abstractNumId w:val="17"/>
  </w:num>
  <w:num w:numId="6">
    <w:abstractNumId w:val="23"/>
  </w:num>
  <w:num w:numId="7">
    <w:abstractNumId w:val="29"/>
  </w:num>
  <w:num w:numId="8">
    <w:abstractNumId w:val="27"/>
  </w:num>
  <w:num w:numId="9">
    <w:abstractNumId w:val="7"/>
  </w:num>
  <w:num w:numId="10">
    <w:abstractNumId w:val="12"/>
  </w:num>
  <w:num w:numId="11">
    <w:abstractNumId w:val="22"/>
  </w:num>
  <w:num w:numId="12">
    <w:abstractNumId w:val="16"/>
  </w:num>
  <w:num w:numId="13">
    <w:abstractNumId w:val="3"/>
  </w:num>
  <w:num w:numId="14">
    <w:abstractNumId w:val="20"/>
  </w:num>
  <w:num w:numId="15">
    <w:abstractNumId w:val="30"/>
  </w:num>
  <w:num w:numId="16">
    <w:abstractNumId w:val="21"/>
  </w:num>
  <w:num w:numId="17">
    <w:abstractNumId w:val="8"/>
  </w:num>
  <w:num w:numId="18">
    <w:abstractNumId w:val="14"/>
  </w:num>
  <w:num w:numId="19">
    <w:abstractNumId w:val="24"/>
  </w:num>
  <w:num w:numId="20">
    <w:abstractNumId w:val="25"/>
  </w:num>
  <w:num w:numId="21">
    <w:abstractNumId w:val="13"/>
  </w:num>
  <w:num w:numId="22">
    <w:abstractNumId w:val="28"/>
  </w:num>
  <w:num w:numId="23">
    <w:abstractNumId w:val="28"/>
  </w:num>
  <w:num w:numId="24">
    <w:abstractNumId w:val="19"/>
  </w:num>
  <w:num w:numId="25">
    <w:abstractNumId w:val="2"/>
  </w:num>
  <w:num w:numId="26">
    <w:abstractNumId w:val="5"/>
  </w:num>
  <w:num w:numId="27">
    <w:abstractNumId w:val="10"/>
  </w:num>
  <w:num w:numId="28">
    <w:abstractNumId w:val="18"/>
  </w:num>
  <w:num w:numId="29">
    <w:abstractNumId w:val="1"/>
  </w:num>
  <w:num w:numId="30">
    <w:abstractNumId w:val="4"/>
  </w:num>
  <w:num w:numId="31">
    <w:abstractNumId w:val="6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B07"/>
    <w:rsid w:val="0001237D"/>
    <w:rsid w:val="00013966"/>
    <w:rsid w:val="00064F8F"/>
    <w:rsid w:val="00067C56"/>
    <w:rsid w:val="00080F0A"/>
    <w:rsid w:val="000B1CB0"/>
    <w:rsid w:val="000C366A"/>
    <w:rsid w:val="000C42BE"/>
    <w:rsid w:val="000E2B4F"/>
    <w:rsid w:val="00135C69"/>
    <w:rsid w:val="00135CC1"/>
    <w:rsid w:val="001401F3"/>
    <w:rsid w:val="0015626F"/>
    <w:rsid w:val="00160190"/>
    <w:rsid w:val="0016032A"/>
    <w:rsid w:val="00184C6A"/>
    <w:rsid w:val="001E3F1B"/>
    <w:rsid w:val="001F2202"/>
    <w:rsid w:val="00206DEE"/>
    <w:rsid w:val="0023266B"/>
    <w:rsid w:val="002579E4"/>
    <w:rsid w:val="002A5C2F"/>
    <w:rsid w:val="00310F15"/>
    <w:rsid w:val="00354772"/>
    <w:rsid w:val="0036320F"/>
    <w:rsid w:val="003745F1"/>
    <w:rsid w:val="00391F73"/>
    <w:rsid w:val="00394DBF"/>
    <w:rsid w:val="003C2DDF"/>
    <w:rsid w:val="00405252"/>
    <w:rsid w:val="00417B57"/>
    <w:rsid w:val="00417CF4"/>
    <w:rsid w:val="00447870"/>
    <w:rsid w:val="004548E8"/>
    <w:rsid w:val="00456E16"/>
    <w:rsid w:val="004A4619"/>
    <w:rsid w:val="00526648"/>
    <w:rsid w:val="00545934"/>
    <w:rsid w:val="00571AD6"/>
    <w:rsid w:val="005B595C"/>
    <w:rsid w:val="005D5585"/>
    <w:rsid w:val="005D68D2"/>
    <w:rsid w:val="005F799E"/>
    <w:rsid w:val="00652783"/>
    <w:rsid w:val="00694908"/>
    <w:rsid w:val="006A251B"/>
    <w:rsid w:val="006E2437"/>
    <w:rsid w:val="006E4048"/>
    <w:rsid w:val="00723727"/>
    <w:rsid w:val="0072460B"/>
    <w:rsid w:val="007422D2"/>
    <w:rsid w:val="00790720"/>
    <w:rsid w:val="00794AC7"/>
    <w:rsid w:val="007B7AD7"/>
    <w:rsid w:val="007D03FC"/>
    <w:rsid w:val="007F4969"/>
    <w:rsid w:val="008109CE"/>
    <w:rsid w:val="008116E5"/>
    <w:rsid w:val="00826BD8"/>
    <w:rsid w:val="00834B07"/>
    <w:rsid w:val="008423F7"/>
    <w:rsid w:val="00861A04"/>
    <w:rsid w:val="00874C11"/>
    <w:rsid w:val="00883FDE"/>
    <w:rsid w:val="008B5602"/>
    <w:rsid w:val="008C1C0E"/>
    <w:rsid w:val="008E016E"/>
    <w:rsid w:val="009345E0"/>
    <w:rsid w:val="00955785"/>
    <w:rsid w:val="00972C5D"/>
    <w:rsid w:val="00977547"/>
    <w:rsid w:val="00983032"/>
    <w:rsid w:val="009879C2"/>
    <w:rsid w:val="009D66E0"/>
    <w:rsid w:val="00A40110"/>
    <w:rsid w:val="00AC7D27"/>
    <w:rsid w:val="00B21995"/>
    <w:rsid w:val="00B56E42"/>
    <w:rsid w:val="00BB67BB"/>
    <w:rsid w:val="00BC7497"/>
    <w:rsid w:val="00C12AD9"/>
    <w:rsid w:val="00C35AEF"/>
    <w:rsid w:val="00C451A7"/>
    <w:rsid w:val="00C4600E"/>
    <w:rsid w:val="00C75214"/>
    <w:rsid w:val="00CA47D3"/>
    <w:rsid w:val="00CF6B86"/>
    <w:rsid w:val="00D96FE8"/>
    <w:rsid w:val="00DD04A3"/>
    <w:rsid w:val="00DD2EE6"/>
    <w:rsid w:val="00DE0F72"/>
    <w:rsid w:val="00E12DB9"/>
    <w:rsid w:val="00E2199F"/>
    <w:rsid w:val="00E61F11"/>
    <w:rsid w:val="00E702E7"/>
    <w:rsid w:val="00E86DF0"/>
    <w:rsid w:val="00EB1DEF"/>
    <w:rsid w:val="00F17224"/>
    <w:rsid w:val="00FB233D"/>
    <w:rsid w:val="00FB7113"/>
    <w:rsid w:val="00FD1905"/>
    <w:rsid w:val="00FE33E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39C69C"/>
  <w15:docId w15:val="{720A40BF-A6EC-2A42-93CF-17E9FB97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CF6B86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B8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2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9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8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Template_w_Logo_Dated%20(6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3362E2-2643-B243-863A-26114352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 (6).dotx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dc:description/>
  <cp:lastModifiedBy>Tompkins, Elizabeth</cp:lastModifiedBy>
  <cp:revision>2</cp:revision>
  <cp:lastPrinted>2018-08-01T19:37:00Z</cp:lastPrinted>
  <dcterms:created xsi:type="dcterms:W3CDTF">2019-06-28T20:29:00Z</dcterms:created>
  <dcterms:modified xsi:type="dcterms:W3CDTF">2019-06-28T20:29:00Z</dcterms:modified>
</cp:coreProperties>
</file>